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57C7F1" w14:textId="77777777" w:rsidR="007F4BBE" w:rsidRDefault="007F4BBE" w:rsidP="007F4BB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Sanchia BLOUNT</w:t>
      </w:r>
      <w:r>
        <w:rPr>
          <w:rFonts w:cs="Times New Roman"/>
          <w:szCs w:val="24"/>
        </w:rPr>
        <w:t xml:space="preserve">      (fl.1415)</w:t>
      </w:r>
    </w:p>
    <w:p w14:paraId="349E18E1" w14:textId="77777777" w:rsidR="007F4BBE" w:rsidRDefault="007F4BBE" w:rsidP="007F4BBE">
      <w:pPr>
        <w:pStyle w:val="NoSpacing"/>
        <w:rPr>
          <w:rFonts w:cs="Times New Roman"/>
          <w:szCs w:val="24"/>
        </w:rPr>
      </w:pPr>
    </w:p>
    <w:p w14:paraId="302D4FA6" w14:textId="77777777" w:rsidR="007F4BBE" w:rsidRDefault="007F4BBE" w:rsidP="007F4BBE">
      <w:pPr>
        <w:pStyle w:val="NoSpacing"/>
        <w:rPr>
          <w:rFonts w:cs="Times New Roman"/>
          <w:szCs w:val="24"/>
        </w:rPr>
      </w:pPr>
    </w:p>
    <w:p w14:paraId="555559F6" w14:textId="00E62C72" w:rsidR="007F4BBE" w:rsidRDefault="007F4BBE" w:rsidP="007F4BB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1415</w:t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>Sh</w:t>
      </w:r>
      <w:r>
        <w:rPr>
          <w:rFonts w:cs="Times New Roman"/>
          <w:szCs w:val="24"/>
        </w:rPr>
        <w:t>e made a plaint of debt against John Brasyer of Derby(q.v.), and Thomas</w:t>
      </w:r>
    </w:p>
    <w:p w14:paraId="46691738" w14:textId="77777777" w:rsidR="007F4BBE" w:rsidRDefault="007F4BBE" w:rsidP="007F4BB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Goldsmyth of Derby(q.v.).</w:t>
      </w:r>
    </w:p>
    <w:p w14:paraId="48ACABEA" w14:textId="77777777" w:rsidR="007F4BBE" w:rsidRDefault="007F4BBE" w:rsidP="007F4BB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8F0D78">
          <w:rPr>
            <w:rStyle w:val="Hyperlink"/>
            <w:rFonts w:cs="Times New Roman"/>
            <w:szCs w:val="24"/>
          </w:rPr>
          <w:t>https://waalt.uh.edu/index.php/CP40/618:_A-J</w:t>
        </w:r>
      </w:hyperlink>
      <w:r>
        <w:rPr>
          <w:rFonts w:cs="Times New Roman"/>
          <w:szCs w:val="24"/>
        </w:rPr>
        <w:t xml:space="preserve"> )</w:t>
      </w:r>
    </w:p>
    <w:p w14:paraId="234C116B" w14:textId="77777777" w:rsidR="007F4BBE" w:rsidRDefault="007F4BBE" w:rsidP="007F4BBE">
      <w:pPr>
        <w:pStyle w:val="NoSpacing"/>
        <w:rPr>
          <w:rFonts w:cs="Times New Roman"/>
          <w:szCs w:val="24"/>
        </w:rPr>
      </w:pPr>
    </w:p>
    <w:p w14:paraId="3844EE71" w14:textId="77777777" w:rsidR="007F4BBE" w:rsidRDefault="007F4BBE" w:rsidP="007F4BBE">
      <w:pPr>
        <w:pStyle w:val="NoSpacing"/>
        <w:rPr>
          <w:rFonts w:cs="Times New Roman"/>
          <w:szCs w:val="24"/>
        </w:rPr>
      </w:pPr>
    </w:p>
    <w:p w14:paraId="477C4436" w14:textId="77777777" w:rsidR="007F4BBE" w:rsidRDefault="007F4BBE" w:rsidP="007F4BB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 June 2023</w:t>
      </w:r>
    </w:p>
    <w:p w14:paraId="108CBA6B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07AA4D" w14:textId="77777777" w:rsidR="007F4BBE" w:rsidRDefault="007F4BBE" w:rsidP="009139A6">
      <w:r>
        <w:separator/>
      </w:r>
    </w:p>
  </w:endnote>
  <w:endnote w:type="continuationSeparator" w:id="0">
    <w:p w14:paraId="43535CD6" w14:textId="77777777" w:rsidR="007F4BBE" w:rsidRDefault="007F4BB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F4156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69A77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0B024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D8656E" w14:textId="77777777" w:rsidR="007F4BBE" w:rsidRDefault="007F4BBE" w:rsidP="009139A6">
      <w:r>
        <w:separator/>
      </w:r>
    </w:p>
  </w:footnote>
  <w:footnote w:type="continuationSeparator" w:id="0">
    <w:p w14:paraId="58A02C14" w14:textId="77777777" w:rsidR="007F4BBE" w:rsidRDefault="007F4BB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CD424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C914D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495E3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BBE"/>
    <w:rsid w:val="000666E0"/>
    <w:rsid w:val="002510B7"/>
    <w:rsid w:val="005C130B"/>
    <w:rsid w:val="007F4BBE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28F9FD"/>
  <w15:chartTrackingRefBased/>
  <w15:docId w15:val="{2416C5E6-2D07-4805-B440-B0787852A6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7F4BB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18:_A-J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39</Words>
  <Characters>227</Characters>
  <Application>Microsoft Office Word</Application>
  <DocSecurity>0</DocSecurity>
  <Lines>1</Lines>
  <Paragraphs>1</Paragraphs>
  <ScaleCrop>false</ScaleCrop>
  <Company/>
  <LinksUpToDate>false</LinksUpToDate>
  <CharactersWithSpaces>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2023-06-04T10:12:00Z</dcterms:created>
  <dcterms:modified xsi:type="dcterms:W3CDTF">2023-06-04T10:12:00Z</dcterms:modified>
</cp:coreProperties>
</file>